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136"/>
        <w:gridCol w:w="148"/>
        <w:gridCol w:w="283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AEA66D9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57F1CADA" w14:textId="77777777" w:rsidR="00346B08" w:rsidRDefault="00346B08" w:rsidP="00410951">
            <w:pPr>
              <w:jc w:val="left"/>
              <w:rPr>
                <w:u w:val="single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6113FD0C" w14:textId="77777777" w:rsidR="00346B08" w:rsidRDefault="00346B08" w:rsidP="00410951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5747351D" w14:textId="56DFAE5E" w:rsidR="00346B08" w:rsidRPr="008F6547" w:rsidRDefault="00346B08" w:rsidP="00410951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1EACE86D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25C62D87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1CE96C17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56C55D98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2F13BF4B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59AA2579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6812365" w:rsidR="009E0802" w:rsidRPr="008F6547" w:rsidRDefault="00346B08" w:rsidP="00940F19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9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2BF28FA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93B212" w14:textId="77777777" w:rsidR="007B7E2E" w:rsidRPr="00E66AA8" w:rsidRDefault="007B7E2E" w:rsidP="007B7E2E">
            <w:pPr>
              <w:jc w:val="left"/>
            </w:pPr>
            <w:r w:rsidRPr="00E66AA8">
              <w:t>Magistrat der Stadt Usingen</w:t>
            </w:r>
          </w:p>
          <w:p w14:paraId="1F233FAC" w14:textId="77777777" w:rsidR="007B7E2E" w:rsidRDefault="007B7E2E" w:rsidP="007B7E2E">
            <w:pPr>
              <w:jc w:val="left"/>
            </w:pPr>
            <w:proofErr w:type="spellStart"/>
            <w:r w:rsidRPr="00E66AA8">
              <w:t>Wilhelmjstr</w:t>
            </w:r>
            <w:proofErr w:type="spellEnd"/>
            <w:r w:rsidRPr="00E66AA8">
              <w:t>. 1</w:t>
            </w:r>
          </w:p>
          <w:p w14:paraId="4D09CD89" w14:textId="264E68E0" w:rsidR="007B7E2E" w:rsidRPr="006E2374" w:rsidRDefault="007B7E2E" w:rsidP="007B7E2E">
            <w:pPr>
              <w:rPr>
                <w:sz w:val="16"/>
                <w:szCs w:val="16"/>
              </w:rPr>
            </w:pPr>
            <w:r w:rsidRPr="00E66AA8">
              <w:t>61250</w:t>
            </w:r>
            <w:r>
              <w:t xml:space="preserve"> Usingen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A9E4F88" w:rsidR="003B6F8A" w:rsidRPr="006E2374" w:rsidRDefault="00346B08" w:rsidP="00940F19">
            <w:pPr>
              <w:rPr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9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4D0554" w:rsidR="003B6F8A" w:rsidRPr="006E2374" w:rsidRDefault="00346B08" w:rsidP="00940F19">
            <w:pPr>
              <w:rPr>
                <w:sz w:val="16"/>
                <w:szCs w:val="16"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9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8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182C42E9" w14:textId="69381CA2" w:rsidR="000D2F1B" w:rsidRPr="008F6547" w:rsidRDefault="007B7E2E" w:rsidP="00940F19">
            <w:r>
              <w:t>Feuerwehrgerätehaus Usingen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E208C2">
        <w:trPr>
          <w:trHeight w:val="572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8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B66BD5">
        <w:trPr>
          <w:trHeight w:val="284"/>
        </w:trPr>
        <w:tc>
          <w:tcPr>
            <w:tcW w:w="200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2C9662AA" w:rsidR="000D2F1B" w:rsidRPr="008F6547" w:rsidRDefault="00307332" w:rsidP="00940F19">
            <w:r w:rsidRPr="00307332">
              <w:rPr>
                <w:rFonts w:cs="Arial"/>
              </w:rPr>
              <w:t>VE 300.</w:t>
            </w:r>
            <w:r w:rsidR="00E208C2">
              <w:rPr>
                <w:rFonts w:cs="Arial"/>
              </w:rPr>
              <w:t>2</w:t>
            </w:r>
            <w:r w:rsidR="00E40490">
              <w:rPr>
                <w:rFonts w:cs="Arial"/>
              </w:rPr>
              <w:t>2</w:t>
            </w:r>
          </w:p>
        </w:tc>
        <w:tc>
          <w:tcPr>
            <w:tcW w:w="7660" w:type="dxa"/>
            <w:gridSpan w:val="8"/>
            <w:tcBorders>
              <w:bottom w:val="single" w:sz="4" w:space="0" w:color="808080"/>
            </w:tcBorders>
            <w:vAlign w:val="center"/>
          </w:tcPr>
          <w:p w14:paraId="05594701" w14:textId="76EE4F37" w:rsidR="000D2F1B" w:rsidRPr="008F6547" w:rsidRDefault="00E40490" w:rsidP="00940F19">
            <w:r w:rsidRPr="00E40490">
              <w:rPr>
                <w:rFonts w:cs="Arial"/>
              </w:rPr>
              <w:t>Parkettarbeiten</w:t>
            </w:r>
          </w:p>
        </w:tc>
      </w:tr>
      <w:tr w:rsidR="00B66BD5" w:rsidRPr="008F6547" w14:paraId="497E9D78" w14:textId="77777777" w:rsidTr="00B66BD5">
        <w:trPr>
          <w:trHeight w:val="284"/>
        </w:trPr>
        <w:tc>
          <w:tcPr>
            <w:tcW w:w="2007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1E1337" w14:textId="77777777" w:rsidR="00B66BD5" w:rsidRPr="008F6547" w:rsidRDefault="00B66BD5" w:rsidP="00940F19"/>
        </w:tc>
        <w:tc>
          <w:tcPr>
            <w:tcW w:w="7660" w:type="dxa"/>
            <w:gridSpan w:val="8"/>
            <w:tcBorders>
              <w:top w:val="single" w:sz="4" w:space="0" w:color="808080"/>
            </w:tcBorders>
            <w:vAlign w:val="center"/>
          </w:tcPr>
          <w:p w14:paraId="08D4098A" w14:textId="77777777" w:rsidR="00B66BD5" w:rsidRPr="008F6547" w:rsidRDefault="00B66BD5" w:rsidP="00940F19"/>
        </w:tc>
      </w:tr>
      <w:tr w:rsidR="005C638C" w:rsidRPr="001C60F2" w14:paraId="44E5146D" w14:textId="77777777" w:rsidTr="00B66BD5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 xml:space="preserve">, </w:t>
            </w:r>
            <w:proofErr w:type="gramStart"/>
            <w:r>
              <w:rPr>
                <w:b/>
                <w:bCs/>
              </w:rPr>
              <w:t>die Vertragsbestandteil</w:t>
            </w:r>
            <w:proofErr w:type="gramEnd"/>
            <w:r>
              <w:rPr>
                <w:b/>
                <w:bCs/>
              </w:rPr>
              <w:t xml:space="preserve">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5AAEC7F8" w:rsidR="00126ACC" w:rsidRPr="00126ACC" w:rsidRDefault="0047254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6B0A54CA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  <w:r w:rsidR="00516827">
              <w:t xml:space="preserve"> (</w:t>
            </w:r>
            <w:r w:rsidR="00516827" w:rsidRPr="00516827">
              <w:rPr>
                <w:b/>
                <w:bCs/>
                <w:color w:val="FF0000"/>
              </w:rPr>
              <w:t>als GAEB und .</w:t>
            </w:r>
            <w:proofErr w:type="spellStart"/>
            <w:r w:rsidR="00516827" w:rsidRPr="00516827">
              <w:rPr>
                <w:b/>
                <w:bCs/>
                <w:color w:val="FF0000"/>
              </w:rPr>
              <w:t>pdf</w:t>
            </w:r>
            <w:proofErr w:type="spellEnd"/>
            <w:r w:rsidR="00516827" w:rsidRPr="00516827">
              <w:rPr>
                <w:b/>
                <w:bCs/>
                <w:color w:val="FF0000"/>
              </w:rPr>
              <w:t>-Datei</w:t>
            </w:r>
            <w:r w:rsidR="00516827">
              <w:t>)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9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4ACDE28D" w:rsidR="00126ACC" w:rsidRPr="00126ACC" w:rsidRDefault="00D12E86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5545665" w14:textId="3D685F1B" w:rsidR="00126ACC" w:rsidRPr="00597968" w:rsidRDefault="00D12E86" w:rsidP="00F44312">
            <w:pPr>
              <w:jc w:val="left"/>
            </w:pPr>
            <w:r w:rsidRPr="00D12E86">
              <w:t>Eigenerklärung zu Artikel 5 k) Absatz 1 der Verordnung (EU) Nr. 833/2014_Erklärung Russlandsanktionen</w:t>
            </w: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37ABB6A1" w:rsidR="00126ACC" w:rsidRPr="00126ACC" w:rsidRDefault="0047254C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47254C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A1A781A" w14:textId="18174D4C" w:rsidR="00126ACC" w:rsidRPr="0047254C" w:rsidRDefault="00B66BD5" w:rsidP="00F44312">
            <w:pPr>
              <w:jc w:val="left"/>
            </w:pPr>
            <w:r w:rsidRPr="0047254C">
              <w:t>Verpflichtungserklärung zur Tariftreue und Mindestentgelt</w:t>
            </w: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3EE46046" w14:textId="39ECF403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8767A6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43F63A6E" w:rsidR="00126ACC" w:rsidRPr="00126ACC" w:rsidRDefault="0047254C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3151ADD7" w:rsidR="00126ACC" w:rsidRPr="00126ACC" w:rsidRDefault="004F7BED" w:rsidP="00126ACC">
            <w:pPr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3A636DB3" w:rsidR="00126ACC" w:rsidRPr="00126ACC" w:rsidRDefault="004F7BED" w:rsidP="00126ACC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2716CDF3" w:rsidR="00126ACC" w:rsidRPr="00D425A1" w:rsidRDefault="004F7BED" w:rsidP="00F44312">
            <w:pPr>
              <w:jc w:val="left"/>
            </w:pPr>
            <w:r>
              <w:t>223</w:t>
            </w:r>
          </w:p>
        </w:tc>
        <w:tc>
          <w:tcPr>
            <w:tcW w:w="7796" w:type="dxa"/>
            <w:gridSpan w:val="9"/>
            <w:vAlign w:val="center"/>
          </w:tcPr>
          <w:p w14:paraId="2F67992C" w14:textId="64E47B26" w:rsidR="00126ACC" w:rsidRPr="00597968" w:rsidRDefault="004F7BED" w:rsidP="00F44312">
            <w:pPr>
              <w:jc w:val="left"/>
            </w:pPr>
            <w:r>
              <w:t>Aufgliederung der Einheitspreise entsprechend Formblatt 223</w:t>
            </w: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10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11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1AE3B47E" w:rsidR="00F44312" w:rsidRPr="00410951" w:rsidRDefault="00346B08" w:rsidP="00F44312">
            <w:pPr>
              <w:jc w:val="left"/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11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123791F7" w:rsidR="00F44312" w:rsidRPr="00D425A1" w:rsidRDefault="00346B08" w:rsidP="00F44312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 xml:space="preserve">* nur ausfüllen, wenn den Vergabeunterlagen ein Instandhaltungsvertrag </w:t>
            </w:r>
            <w:proofErr w:type="gramStart"/>
            <w:r w:rsidRPr="00D425A1">
              <w:rPr>
                <w:sz w:val="16"/>
                <w:szCs w:val="16"/>
              </w:rPr>
              <w:t>beiliegt</w:t>
            </w:r>
            <w:proofErr w:type="gramEnd"/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5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3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337241FC" w:rsidR="00F44312" w:rsidRPr="00410951" w:rsidRDefault="00346B08" w:rsidP="00F44312">
            <w:pPr>
              <w:jc w:val="right"/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3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673EE405" w:rsidR="00F44312" w:rsidRPr="00410951" w:rsidRDefault="00346B08" w:rsidP="00F44312">
            <w:pPr>
              <w:rPr>
                <w:b/>
              </w:rPr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2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5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1FA5FD35" w14:textId="131A7C1D" w:rsidR="00C06D23" w:rsidRPr="00C06D23" w:rsidRDefault="00C06D23" w:rsidP="00B66BD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</w:t>
            </w:r>
            <w:r w:rsidR="00B66BD5">
              <w:rPr>
                <w:b/>
                <w:bCs/>
              </w:rPr>
              <w:t xml:space="preserve">oder in vergleichbaren Präqualifikationsregistern (§15Abs. 2 HVTG) </w:t>
            </w:r>
            <w:r w:rsidR="00B66BD5">
              <w:rPr>
                <w:b/>
                <w:bCs/>
              </w:rPr>
              <w:br/>
            </w:r>
            <w:r w:rsidRPr="00C06D23">
              <w:rPr>
                <w:b/>
                <w:bCs/>
              </w:rPr>
              <w:t xml:space="preserve">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4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2"/>
            <w:tcBorders>
              <w:bottom w:val="single" w:sz="4" w:space="0" w:color="808080"/>
            </w:tcBorders>
            <w:vAlign w:val="center"/>
          </w:tcPr>
          <w:p w14:paraId="4EE17239" w14:textId="3F1DACB0" w:rsidR="00F44312" w:rsidRPr="001C60F2" w:rsidRDefault="00346B08" w:rsidP="00F44312">
            <w:pPr>
              <w:contextualSpacing/>
              <w:jc w:val="left"/>
              <w:outlineLvl w:val="0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186B6147" w:rsidR="00F44312" w:rsidRPr="001C60F2" w:rsidRDefault="00346B08" w:rsidP="00F44312">
            <w:pPr>
              <w:contextualSpacing/>
              <w:jc w:val="left"/>
              <w:outlineLvl w:val="0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4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2BCACB01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C7EB4D3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E7AD989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3CBF51F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4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A2B88B5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4E72A12C" w:rsidR="00F44312" w:rsidRPr="009E0802" w:rsidRDefault="00404E10" w:rsidP="00F44312">
            <w:r>
              <w:t>HPQR_Nr.: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6584BF41" w:rsidR="00F44312" w:rsidRPr="009E0802" w:rsidRDefault="00346B08" w:rsidP="00F44312"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5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281E7EBD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53292206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5CB10D44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67F0B2DB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7E88CBB0" w14:textId="77777777" w:rsidR="00346B08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  <w:p w14:paraId="4C4E15F7" w14:textId="60FB2C8D" w:rsidR="00346B08" w:rsidRPr="00FA6D6C" w:rsidRDefault="00346B08" w:rsidP="00093AC6">
            <w:pPr>
              <w:jc w:val="left"/>
            </w:pPr>
            <w:r w:rsidRPr="00A55676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55676">
              <w:rPr>
                <w:u w:val="single"/>
              </w:rPr>
              <w:instrText xml:space="preserve"> FORMTEXT </w:instrText>
            </w:r>
            <w:r w:rsidRPr="00A55676">
              <w:rPr>
                <w:u w:val="single"/>
              </w:rPr>
            </w:r>
            <w:r w:rsidRPr="00A55676">
              <w:rPr>
                <w:u w:val="single"/>
              </w:rPr>
              <w:fldChar w:fldCharType="separate"/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t> </w:t>
            </w:r>
            <w:r w:rsidRPr="00A55676"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63F8B" w14:textId="77777777" w:rsidR="00F36752" w:rsidRDefault="00F36752">
      <w:r>
        <w:separator/>
      </w:r>
    </w:p>
    <w:p w14:paraId="62A09E85" w14:textId="77777777" w:rsidR="00F36752" w:rsidRDefault="00F36752"/>
    <w:p w14:paraId="46EE4B3A" w14:textId="77777777" w:rsidR="00F36752" w:rsidRDefault="00F36752"/>
  </w:endnote>
  <w:endnote w:type="continuationSeparator" w:id="0">
    <w:p w14:paraId="397ACFDC" w14:textId="77777777" w:rsidR="00F36752" w:rsidRDefault="00F36752">
      <w:r>
        <w:continuationSeparator/>
      </w:r>
    </w:p>
    <w:p w14:paraId="3784F10E" w14:textId="77777777" w:rsidR="00F36752" w:rsidRDefault="00F36752"/>
    <w:p w14:paraId="02208087" w14:textId="77777777" w:rsidR="00F36752" w:rsidRDefault="00F36752"/>
  </w:endnote>
  <w:endnote w:type="continuationNotice" w:id="1">
    <w:p w14:paraId="04D14616" w14:textId="77777777" w:rsidR="00F36752" w:rsidRDefault="00F367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70454" w14:textId="77777777" w:rsidR="006378E9" w:rsidRDefault="006378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2995A31C" w:rsidR="00E76F2B" w:rsidRPr="00D6072E" w:rsidRDefault="006378E9" w:rsidP="00D6072E">
          <w:pPr>
            <w:jc w:val="center"/>
            <w:rPr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6C9F4123" wp14:editId="3492BEFF">
                <wp:extent cx="278765" cy="361666"/>
                <wp:effectExtent l="0" t="0" r="6985" b="635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9307" cy="3623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534E5FC0" w:rsidR="00E76F2B" w:rsidRPr="00D6072E" w:rsidRDefault="006378E9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 xml:space="preserve">VHB - </w:t>
          </w:r>
          <w:r>
            <w:rPr>
              <w:rFonts w:cs="Arial"/>
              <w:b/>
              <w:sz w:val="16"/>
              <w:szCs w:val="16"/>
            </w:rPr>
            <w:t>Hessen</w:t>
          </w:r>
          <w:r w:rsidRPr="00D6072E">
            <w:rPr>
              <w:rFonts w:cs="Arial"/>
              <w:b/>
              <w:sz w:val="16"/>
              <w:szCs w:val="16"/>
            </w:rPr>
            <w:t xml:space="preserve"> - Ausgabe </w:t>
          </w:r>
          <w:r>
            <w:rPr>
              <w:rFonts w:cs="Arial"/>
              <w:b/>
              <w:sz w:val="16"/>
              <w:szCs w:val="16"/>
            </w:rPr>
            <w:t>2021</w:t>
          </w:r>
        </w:p>
      </w:tc>
      <w:tc>
        <w:tcPr>
          <w:tcW w:w="1440" w:type="dxa"/>
          <w:vAlign w:val="center"/>
        </w:tcPr>
        <w:p w14:paraId="3CCD93BC" w14:textId="3219C7A3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378E9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1C8" w14:textId="77777777" w:rsidR="006378E9" w:rsidRDefault="006378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1E2DE" w14:textId="77777777" w:rsidR="00F36752" w:rsidRDefault="00F36752" w:rsidP="00026D23">
      <w:r>
        <w:separator/>
      </w:r>
    </w:p>
  </w:footnote>
  <w:footnote w:type="continuationSeparator" w:id="0">
    <w:p w14:paraId="0AC66CCA" w14:textId="77777777" w:rsidR="00F36752" w:rsidRDefault="00F36752">
      <w:r>
        <w:continuationSeparator/>
      </w:r>
    </w:p>
    <w:p w14:paraId="79484A96" w14:textId="77777777" w:rsidR="00F36752" w:rsidRDefault="00F36752"/>
    <w:p w14:paraId="65624816" w14:textId="77777777" w:rsidR="00F36752" w:rsidRDefault="00F36752"/>
  </w:footnote>
  <w:footnote w:type="continuationNotice" w:id="1">
    <w:p w14:paraId="3BA8FEB3" w14:textId="77777777" w:rsidR="00F36752" w:rsidRDefault="00F36752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5FC8" w14:textId="77777777" w:rsidR="006378E9" w:rsidRDefault="006378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06F3926A" w:rsidR="00E76F2B" w:rsidRDefault="00E76F2B">
    <w:pPr>
      <w:pStyle w:val="Kopfzeile"/>
    </w:pPr>
    <w:r>
      <w:t>213</w:t>
    </w:r>
    <w:r w:rsidR="0047254C">
      <w:t>-Hessen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38DFE" w14:textId="77777777" w:rsidR="006378E9" w:rsidRDefault="006378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44537064">
    <w:abstractNumId w:val="1"/>
  </w:num>
  <w:num w:numId="2" w16cid:durableId="2055502494">
    <w:abstractNumId w:val="7"/>
  </w:num>
  <w:num w:numId="3" w16cid:durableId="1655599799">
    <w:abstractNumId w:val="9"/>
  </w:num>
  <w:num w:numId="4" w16cid:durableId="855002776">
    <w:abstractNumId w:val="23"/>
  </w:num>
  <w:num w:numId="5" w16cid:durableId="1815903312">
    <w:abstractNumId w:val="11"/>
  </w:num>
  <w:num w:numId="6" w16cid:durableId="1526793289">
    <w:abstractNumId w:val="3"/>
  </w:num>
  <w:num w:numId="7" w16cid:durableId="1937133045">
    <w:abstractNumId w:val="14"/>
  </w:num>
  <w:num w:numId="8" w16cid:durableId="1083263831">
    <w:abstractNumId w:val="10"/>
  </w:num>
  <w:num w:numId="9" w16cid:durableId="1927183649">
    <w:abstractNumId w:val="22"/>
  </w:num>
  <w:num w:numId="10" w16cid:durableId="291595093">
    <w:abstractNumId w:val="6"/>
  </w:num>
  <w:num w:numId="11" w16cid:durableId="1259294348">
    <w:abstractNumId w:val="13"/>
  </w:num>
  <w:num w:numId="12" w16cid:durableId="1148594961">
    <w:abstractNumId w:val="13"/>
  </w:num>
  <w:num w:numId="13" w16cid:durableId="178737182">
    <w:abstractNumId w:val="13"/>
  </w:num>
  <w:num w:numId="14" w16cid:durableId="1475559296">
    <w:abstractNumId w:val="13"/>
  </w:num>
  <w:num w:numId="15" w16cid:durableId="678198751">
    <w:abstractNumId w:val="13"/>
  </w:num>
  <w:num w:numId="16" w16cid:durableId="2042048350">
    <w:abstractNumId w:val="2"/>
  </w:num>
  <w:num w:numId="17" w16cid:durableId="878010735">
    <w:abstractNumId w:val="2"/>
  </w:num>
  <w:num w:numId="18" w16cid:durableId="461928675">
    <w:abstractNumId w:val="18"/>
  </w:num>
  <w:num w:numId="19" w16cid:durableId="288895646">
    <w:abstractNumId w:val="15"/>
  </w:num>
  <w:num w:numId="20" w16cid:durableId="1475634738">
    <w:abstractNumId w:val="12"/>
  </w:num>
  <w:num w:numId="21" w16cid:durableId="1583099006">
    <w:abstractNumId w:val="8"/>
  </w:num>
  <w:num w:numId="22" w16cid:durableId="948203408">
    <w:abstractNumId w:val="0"/>
  </w:num>
  <w:num w:numId="23" w16cid:durableId="33818708">
    <w:abstractNumId w:val="17"/>
  </w:num>
  <w:num w:numId="24" w16cid:durableId="1001392446">
    <w:abstractNumId w:val="20"/>
  </w:num>
  <w:num w:numId="25" w16cid:durableId="1759129470">
    <w:abstractNumId w:val="21"/>
  </w:num>
  <w:num w:numId="26" w16cid:durableId="955256437">
    <w:abstractNumId w:val="4"/>
  </w:num>
  <w:num w:numId="27" w16cid:durableId="642739162">
    <w:abstractNumId w:val="16"/>
  </w:num>
  <w:num w:numId="28" w16cid:durableId="1488551196">
    <w:abstractNumId w:val="19"/>
  </w:num>
  <w:num w:numId="29" w16cid:durableId="1459952650">
    <w:abstractNumId w:val="2"/>
  </w:num>
  <w:num w:numId="30" w16cid:durableId="2107188657">
    <w:abstractNumId w:val="2"/>
  </w:num>
  <w:num w:numId="31" w16cid:durableId="1510487011">
    <w:abstractNumId w:val="2"/>
  </w:num>
  <w:num w:numId="32" w16cid:durableId="1846241387">
    <w:abstractNumId w:val="2"/>
  </w:num>
  <w:num w:numId="33" w16cid:durableId="13027368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0B8B"/>
    <w:rsid w:val="000733CD"/>
    <w:rsid w:val="000746FE"/>
    <w:rsid w:val="00081305"/>
    <w:rsid w:val="000848E7"/>
    <w:rsid w:val="0009046A"/>
    <w:rsid w:val="00093AC6"/>
    <w:rsid w:val="000A42AA"/>
    <w:rsid w:val="000A77E4"/>
    <w:rsid w:val="000B64CF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370"/>
    <w:rsid w:val="001426F7"/>
    <w:rsid w:val="00147998"/>
    <w:rsid w:val="00147B13"/>
    <w:rsid w:val="001500DC"/>
    <w:rsid w:val="001518F2"/>
    <w:rsid w:val="00154EED"/>
    <w:rsid w:val="001576B2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182"/>
    <w:rsid w:val="002E642B"/>
    <w:rsid w:val="002E6BD6"/>
    <w:rsid w:val="002E7C57"/>
    <w:rsid w:val="002F10A4"/>
    <w:rsid w:val="002F3C65"/>
    <w:rsid w:val="002F4952"/>
    <w:rsid w:val="002F6302"/>
    <w:rsid w:val="0030733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6B08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5060"/>
    <w:rsid w:val="003B6F65"/>
    <w:rsid w:val="003B6F8A"/>
    <w:rsid w:val="003B7BE2"/>
    <w:rsid w:val="003C30CD"/>
    <w:rsid w:val="003D3E99"/>
    <w:rsid w:val="003D70E1"/>
    <w:rsid w:val="003E2CD4"/>
    <w:rsid w:val="003E3628"/>
    <w:rsid w:val="003E4B7B"/>
    <w:rsid w:val="003E604E"/>
    <w:rsid w:val="003E6694"/>
    <w:rsid w:val="003E79F7"/>
    <w:rsid w:val="003F6AF9"/>
    <w:rsid w:val="00402A1B"/>
    <w:rsid w:val="00404E10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254C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4F7BED"/>
    <w:rsid w:val="00502733"/>
    <w:rsid w:val="00502C6F"/>
    <w:rsid w:val="0051062D"/>
    <w:rsid w:val="005141BC"/>
    <w:rsid w:val="00516827"/>
    <w:rsid w:val="00520D3B"/>
    <w:rsid w:val="0052264C"/>
    <w:rsid w:val="005262CB"/>
    <w:rsid w:val="0052651F"/>
    <w:rsid w:val="005333C9"/>
    <w:rsid w:val="00534027"/>
    <w:rsid w:val="00536CC6"/>
    <w:rsid w:val="00537670"/>
    <w:rsid w:val="0054326E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06C7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2A1"/>
    <w:rsid w:val="00624A35"/>
    <w:rsid w:val="00630A3F"/>
    <w:rsid w:val="0063407D"/>
    <w:rsid w:val="006378E9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408A"/>
    <w:rsid w:val="006C5A31"/>
    <w:rsid w:val="006C76A1"/>
    <w:rsid w:val="006D43FE"/>
    <w:rsid w:val="006D4E35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1966"/>
    <w:rsid w:val="00782E76"/>
    <w:rsid w:val="0078695C"/>
    <w:rsid w:val="00790275"/>
    <w:rsid w:val="00795297"/>
    <w:rsid w:val="0079630C"/>
    <w:rsid w:val="00796CCF"/>
    <w:rsid w:val="007B122B"/>
    <w:rsid w:val="007B7AB9"/>
    <w:rsid w:val="007B7E2E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271B"/>
    <w:rsid w:val="00864C52"/>
    <w:rsid w:val="00866DD9"/>
    <w:rsid w:val="008767A6"/>
    <w:rsid w:val="00876BB1"/>
    <w:rsid w:val="00890313"/>
    <w:rsid w:val="00893505"/>
    <w:rsid w:val="0089492C"/>
    <w:rsid w:val="00894C0C"/>
    <w:rsid w:val="00897319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2455"/>
    <w:rsid w:val="00915A97"/>
    <w:rsid w:val="00916A11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6305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9F491A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1926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2F2F"/>
    <w:rsid w:val="00B23C01"/>
    <w:rsid w:val="00B355F4"/>
    <w:rsid w:val="00B378C2"/>
    <w:rsid w:val="00B40371"/>
    <w:rsid w:val="00B40909"/>
    <w:rsid w:val="00B4154F"/>
    <w:rsid w:val="00B429E8"/>
    <w:rsid w:val="00B434E5"/>
    <w:rsid w:val="00B45671"/>
    <w:rsid w:val="00B52D7E"/>
    <w:rsid w:val="00B576FE"/>
    <w:rsid w:val="00B579CF"/>
    <w:rsid w:val="00B61BCE"/>
    <w:rsid w:val="00B61D2B"/>
    <w:rsid w:val="00B64DD7"/>
    <w:rsid w:val="00B66BD5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537F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471C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2E86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963BC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13639"/>
    <w:rsid w:val="00E208C2"/>
    <w:rsid w:val="00E2142E"/>
    <w:rsid w:val="00E26892"/>
    <w:rsid w:val="00E322E9"/>
    <w:rsid w:val="00E3730E"/>
    <w:rsid w:val="00E40490"/>
    <w:rsid w:val="00E4388C"/>
    <w:rsid w:val="00E532A1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52"/>
    <w:rsid w:val="00F36772"/>
    <w:rsid w:val="00F42C92"/>
    <w:rsid w:val="00F43051"/>
    <w:rsid w:val="00F43465"/>
    <w:rsid w:val="00F44312"/>
    <w:rsid w:val="00F562AE"/>
    <w:rsid w:val="00F71560"/>
    <w:rsid w:val="00F77D9D"/>
    <w:rsid w:val="00F808BF"/>
    <w:rsid w:val="00F80C34"/>
    <w:rsid w:val="00F8655F"/>
    <w:rsid w:val="00F90ED7"/>
    <w:rsid w:val="00F91EA7"/>
    <w:rsid w:val="00F92CF7"/>
    <w:rsid w:val="00F9571F"/>
    <w:rsid w:val="00FA0151"/>
    <w:rsid w:val="00FA26FA"/>
    <w:rsid w:val="00FA6D6C"/>
    <w:rsid w:val="00FB0D34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1D6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90F37B3C-DDDD-48E7-B547-24E7493D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58681-0687-45A7-8B93-C4DB2C61A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856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FPS</cp:lastModifiedBy>
  <cp:revision>2</cp:revision>
  <cp:lastPrinted>2025-04-14T16:36:00Z</cp:lastPrinted>
  <dcterms:created xsi:type="dcterms:W3CDTF">2026-04-02T10:58:00Z</dcterms:created>
  <dcterms:modified xsi:type="dcterms:W3CDTF">2026-04-02T10:58:00Z</dcterms:modified>
</cp:coreProperties>
</file>